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F41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HERVY</w:t>
      </w:r>
      <w:r>
        <w:rPr>
          <w:rFonts w:cs="Times New Roman"/>
          <w:szCs w:val="24"/>
        </w:rPr>
        <w:t xml:space="preserve">         (fl.1415)</w:t>
      </w:r>
    </w:p>
    <w:p w14:paraId="76B30529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Chesterfield. Butcher.</w:t>
      </w:r>
    </w:p>
    <w:p w14:paraId="4CD9DC2C" w14:textId="77777777" w:rsidR="00EA5BFC" w:rsidRDefault="00EA5BFC" w:rsidP="00EA5BFC">
      <w:pPr>
        <w:pStyle w:val="NoSpacing"/>
        <w:rPr>
          <w:rFonts w:cs="Times New Roman"/>
          <w:szCs w:val="24"/>
        </w:rPr>
      </w:pPr>
    </w:p>
    <w:p w14:paraId="5CE05B93" w14:textId="77777777" w:rsidR="00EA5BFC" w:rsidRDefault="00EA5BFC" w:rsidP="00EA5BFC">
      <w:pPr>
        <w:pStyle w:val="NoSpacing"/>
        <w:rPr>
          <w:rFonts w:cs="Times New Roman"/>
          <w:szCs w:val="24"/>
        </w:rPr>
      </w:pPr>
    </w:p>
    <w:p w14:paraId="2625FD35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Henry Perepount(q.v.) brought a plaint of debt against him and Richard </w:t>
      </w:r>
    </w:p>
    <w:p w14:paraId="1A6F95D3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Fleccher of Chesterfield(q.v.).</w:t>
      </w:r>
    </w:p>
    <w:p w14:paraId="45D382A3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97B72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0A39B24C" w14:textId="77777777" w:rsidR="00B975FE" w:rsidRPr="00B975FE" w:rsidRDefault="00B975FE" w:rsidP="00B975FE">
      <w:pPr>
        <w:pStyle w:val="NoSpacing"/>
        <w:rPr>
          <w:rFonts w:cs="Times New Roman"/>
          <w:szCs w:val="24"/>
        </w:rPr>
      </w:pPr>
      <w:r w:rsidRPr="00B975FE">
        <w:rPr>
          <w:rFonts w:cs="Times New Roman"/>
          <w:szCs w:val="24"/>
        </w:rPr>
        <w:tab/>
        <w:t>1416</w:t>
      </w:r>
      <w:r w:rsidRPr="00B975FE">
        <w:rPr>
          <w:rFonts w:cs="Times New Roman"/>
          <w:szCs w:val="24"/>
        </w:rPr>
        <w:tab/>
        <w:t>Henry Pierrpount(q.v.) brought a plaint of trespass and taking against him</w:t>
      </w:r>
    </w:p>
    <w:p w14:paraId="6279C43B" w14:textId="77777777" w:rsidR="00B975FE" w:rsidRPr="00B975FE" w:rsidRDefault="00B975FE" w:rsidP="00B975FE">
      <w:pPr>
        <w:pStyle w:val="NoSpacing"/>
        <w:rPr>
          <w:rFonts w:cs="Times New Roman"/>
          <w:szCs w:val="24"/>
        </w:rPr>
      </w:pPr>
      <w:r w:rsidRPr="00B975FE">
        <w:rPr>
          <w:rFonts w:cs="Times New Roman"/>
          <w:szCs w:val="24"/>
        </w:rPr>
        <w:tab/>
      </w:r>
      <w:r w:rsidRPr="00B975FE">
        <w:rPr>
          <w:rFonts w:cs="Times New Roman"/>
          <w:szCs w:val="24"/>
        </w:rPr>
        <w:tab/>
        <w:t>and Richard Fleccher of Chesterfield(q.v.).</w:t>
      </w:r>
    </w:p>
    <w:p w14:paraId="5534DD59" w14:textId="7469F53B" w:rsidR="00B975FE" w:rsidRDefault="00B975FE" w:rsidP="00B975FE">
      <w:pPr>
        <w:pStyle w:val="NoSpacing"/>
        <w:rPr>
          <w:rFonts w:cs="Times New Roman"/>
          <w:szCs w:val="24"/>
        </w:rPr>
      </w:pPr>
      <w:r w:rsidRPr="00B975FE">
        <w:rPr>
          <w:rFonts w:cs="Times New Roman"/>
          <w:szCs w:val="24"/>
        </w:rPr>
        <w:tab/>
      </w:r>
      <w:r w:rsidRPr="00B975FE">
        <w:rPr>
          <w:rFonts w:cs="Times New Roman"/>
          <w:szCs w:val="24"/>
        </w:rPr>
        <w:tab/>
        <w:t>( https://waalt.uh.edu/index.php/CP40/621 )</w:t>
      </w:r>
    </w:p>
    <w:p w14:paraId="5E478FE3" w14:textId="77777777" w:rsidR="00EA5BFC" w:rsidRDefault="00EA5BFC" w:rsidP="00EA5BFC">
      <w:pPr>
        <w:pStyle w:val="NoSpacing"/>
        <w:rPr>
          <w:rFonts w:cs="Times New Roman"/>
          <w:szCs w:val="24"/>
        </w:rPr>
      </w:pPr>
    </w:p>
    <w:p w14:paraId="7A67EE26" w14:textId="77777777" w:rsidR="00EA5BFC" w:rsidRDefault="00EA5BFC" w:rsidP="00EA5BFC">
      <w:pPr>
        <w:pStyle w:val="NoSpacing"/>
        <w:rPr>
          <w:rFonts w:cs="Times New Roman"/>
          <w:szCs w:val="24"/>
        </w:rPr>
      </w:pPr>
    </w:p>
    <w:p w14:paraId="00281D39" w14:textId="77777777" w:rsidR="00EA5BFC" w:rsidRDefault="00EA5BFC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2025</w:t>
      </w:r>
    </w:p>
    <w:p w14:paraId="190E59A0" w14:textId="491DDE72" w:rsidR="00B975FE" w:rsidRDefault="00B975FE" w:rsidP="00EA5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November 2025</w:t>
      </w:r>
    </w:p>
    <w:p w14:paraId="5AC37B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FFEC" w14:textId="77777777" w:rsidR="00B479F6" w:rsidRDefault="00B479F6" w:rsidP="009139A6">
      <w:r>
        <w:separator/>
      </w:r>
    </w:p>
  </w:endnote>
  <w:endnote w:type="continuationSeparator" w:id="0">
    <w:p w14:paraId="13B99C43" w14:textId="77777777" w:rsidR="00B479F6" w:rsidRDefault="00B47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87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AB1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5E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E53B" w14:textId="77777777" w:rsidR="00B479F6" w:rsidRDefault="00B479F6" w:rsidP="009139A6">
      <w:r>
        <w:separator/>
      </w:r>
    </w:p>
  </w:footnote>
  <w:footnote w:type="continuationSeparator" w:id="0">
    <w:p w14:paraId="0E932075" w14:textId="77777777" w:rsidR="00B479F6" w:rsidRDefault="00B47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12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C4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B0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BF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84DD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479F6"/>
    <w:rsid w:val="00B975FE"/>
    <w:rsid w:val="00BA00AB"/>
    <w:rsid w:val="00C71834"/>
    <w:rsid w:val="00CB4ED9"/>
    <w:rsid w:val="00D72F1F"/>
    <w:rsid w:val="00DE227A"/>
    <w:rsid w:val="00E61DA6"/>
    <w:rsid w:val="00EA5BFC"/>
    <w:rsid w:val="00EB3209"/>
    <w:rsid w:val="00F1491A"/>
    <w:rsid w:val="00F41096"/>
    <w:rsid w:val="00F5287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3EDBD"/>
  <w15:chartTrackingRefBased/>
  <w15:docId w15:val="{0B66492B-B03B-4349-A3DE-34376B90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5B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428</Characters>
  <Application>Microsoft Office Word</Application>
  <DocSecurity>0</DocSecurity>
  <Lines>18</Lines>
  <Paragraphs>12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2025-04-29T12:21:00Z</dcterms:created>
  <dcterms:modified xsi:type="dcterms:W3CDTF">2025-11-06T08:05:00Z</dcterms:modified>
</cp:coreProperties>
</file>